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“</w:t>
      </w:r>
      <w:r>
        <w:rPr>
          <w:rFonts w:hint="eastAsia"/>
        </w:rPr>
        <w:t>投票系统</w:t>
      </w:r>
      <w:r>
        <w:rPr>
          <w:rFonts w:hint="eastAsia"/>
          <w:lang w:eastAsia="zh-CN"/>
        </w:rPr>
        <w:t>”</w:t>
      </w:r>
      <w:r>
        <w:rPr>
          <w:rFonts w:hint="eastAsia"/>
          <w:lang w:val="en-US" w:eastAsia="zh-CN"/>
        </w:rPr>
        <w:t>程序技术说明文档</w:t>
      </w:r>
    </w:p>
    <w:p>
      <w:pPr>
        <w:jc w:val="center"/>
        <w:rPr>
          <w:rFonts w:hint="eastAsia"/>
          <w:sz w:val="24"/>
          <w:szCs w:val="24"/>
          <w:u w:val="single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姓名：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陈铭海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   学号：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20162180198  </w:t>
      </w:r>
      <w:r>
        <w:rPr>
          <w:rFonts w:hint="eastAsia"/>
          <w:sz w:val="24"/>
          <w:szCs w:val="24"/>
          <w:u w:val="none"/>
          <w:lang w:val="en-US" w:eastAsia="zh-CN"/>
        </w:rPr>
        <w:t xml:space="preserve">     班别：</w:t>
      </w:r>
      <w:r>
        <w:rPr>
          <w:rFonts w:hint="eastAsia"/>
          <w:sz w:val="24"/>
          <w:szCs w:val="24"/>
          <w:u w:val="single"/>
          <w:lang w:val="en-US" w:eastAsia="zh-CN"/>
        </w:rPr>
        <w:t xml:space="preserve">  软件5班</w:t>
      </w:r>
    </w:p>
    <w:p>
      <w:pPr>
        <w:numPr>
          <w:ilvl w:val="0"/>
          <w:numId w:val="0"/>
        </w:numPr>
        <w:ind w:firstLine="562" w:firstLineChars="200"/>
        <w:rPr>
          <w:rFonts w:hint="eastAsia"/>
          <w:b/>
          <w:bCs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2" w:firstLineChars="200"/>
        <w:rPr>
          <w:rFonts w:hint="eastAsia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一．设计方案</w:t>
      </w:r>
      <w:r>
        <w:rPr>
          <w:rFonts w:hint="eastAsia"/>
          <w:lang w:val="en-US" w:eastAsia="zh-CN"/>
        </w:rPr>
        <w:t>（功能组成、界面组成、算法、数据结构等等）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投票系统的功能组成</w:t>
      </w:r>
    </w:p>
    <w:p>
      <w:pPr>
        <w:numPr>
          <w:ilvl w:val="0"/>
          <w:numId w:val="0"/>
        </w:numPr>
        <w:ind w:left="1260" w:leftChars="600" w:firstLine="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  <w:lang w:val="en-US" w:eastAsia="zh-CN"/>
        </w:rPr>
        <w:t>投票系统功能</w:t>
      </w: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有：选择投票和个人操作及设置，投票设置，投票结果分析，投票操作保障。详细功能如下：</w:t>
      </w:r>
    </w:p>
    <w:p>
      <w:pPr>
        <w:numPr>
          <w:ilvl w:val="0"/>
          <w:numId w:val="0"/>
        </w:numPr>
        <w:ind w:firstLine="1260" w:firstLineChars="60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(0):选择投票和个人操作及设置</w:t>
      </w:r>
    </w:p>
    <w:p>
      <w:pPr>
        <w:numPr>
          <w:ilvl w:val="0"/>
          <w:numId w:val="2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列出所有正在进行的投票活动的简略信息，供投票人选择：（也应可查看已有结果的投票活动情况）列出信息有：投票活动的名称、发起人、投票人数、投票时间等</w:t>
      </w:r>
    </w:p>
    <w:p>
      <w:pPr>
        <w:numPr>
          <w:ilvl w:val="0"/>
          <w:numId w:val="2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点击选择某投票活动后，列出该次投票活动的详细内容介绍，可选择进入投票</w:t>
      </w:r>
    </w:p>
    <w:p>
      <w:pPr>
        <w:numPr>
          <w:ilvl w:val="0"/>
          <w:numId w:val="2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进行投票操作：要先输入验证信息（如系统自动检测该机IP地址是否合法，检测投票人是否合法，检测验证码是否合法等），如无错误才可以进行投票，按投票规则填写投票提交表，提交完成投票</w:t>
      </w:r>
    </w:p>
    <w:p>
      <w:pPr>
        <w:numPr>
          <w:ilvl w:val="0"/>
          <w:numId w:val="2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设置及记录服务器地址：即让客户端机器能顺利连接到服务器端，并且该客户端IP地址合法等</w:t>
      </w:r>
    </w:p>
    <w:p>
      <w:pPr>
        <w:numPr>
          <w:ilvl w:val="0"/>
          <w:numId w:val="2"/>
        </w:numPr>
        <w:ind w:left="2100" w:leftChars="0" w:hanging="42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</w:rPr>
        <w:t>个人资料管理：是投票人的个人资料登记、密码设置等，可参考论坛式的注册、登陆、管理模式</w:t>
      </w:r>
    </w:p>
    <w:p>
      <w:pPr>
        <w:numPr>
          <w:ilvl w:val="0"/>
          <w:numId w:val="0"/>
        </w:numPr>
        <w:ind w:left="1680" w:left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260" w:firstLineChars="60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(1):投票设置</w:t>
      </w:r>
    </w:p>
    <w:p>
      <w:pPr>
        <w:numPr>
          <w:ilvl w:val="0"/>
          <w:numId w:val="3"/>
        </w:numPr>
        <w:ind w:left="2100" w:leftChars="0" w:firstLineChars="0"/>
        <w:rPr>
          <w:rFonts w:hint="eastAsia"/>
        </w:rPr>
      </w:pPr>
      <w:r>
        <w:rPr>
          <w:rFonts w:hint="eastAsia"/>
        </w:rPr>
        <w:t>设置候选人资料</w:t>
      </w:r>
      <w:r>
        <w:rPr>
          <w:rFonts w:hint="eastAsia"/>
          <w:lang w:eastAsia="zh-CN"/>
        </w:rPr>
        <w:t>：</w:t>
      </w:r>
    </w:p>
    <w:p>
      <w:pPr>
        <w:numPr>
          <w:ilvl w:val="6"/>
          <w:numId w:val="4"/>
        </w:numPr>
        <w:tabs>
          <w:tab w:val="left" w:pos="780"/>
          <w:tab w:val="clear" w:pos="2940"/>
        </w:tabs>
        <w:ind w:left="2940" w:leftChars="0" w:hanging="420" w:firstLineChars="0"/>
        <w:rPr>
          <w:rFonts w:hint="eastAsia"/>
        </w:rPr>
      </w:pPr>
      <w:r>
        <w:rPr>
          <w:rFonts w:hint="eastAsia"/>
        </w:rPr>
        <w:t>填写个人信息（包括姓名、性别、年龄、民族、出生年月日、政治面貌、家庭住址、联系方式等……）</w:t>
      </w:r>
    </w:p>
    <w:p>
      <w:pPr>
        <w:numPr>
          <w:ilvl w:val="6"/>
          <w:numId w:val="4"/>
        </w:numPr>
        <w:tabs>
          <w:tab w:val="left" w:pos="780"/>
          <w:tab w:val="clear" w:pos="2940"/>
        </w:tabs>
        <w:ind w:left="2940" w:leftChars="0" w:hanging="420" w:firstLineChars="0"/>
        <w:rPr>
          <w:rFonts w:hint="eastAsia"/>
        </w:rPr>
      </w:pPr>
      <w:r>
        <w:rPr>
          <w:rFonts w:hint="eastAsia"/>
        </w:rPr>
        <w:t>编码：由系统自动生成，投票前后需一致</w:t>
      </w:r>
    </w:p>
    <w:p>
      <w:pPr>
        <w:numPr>
          <w:ilvl w:val="6"/>
          <w:numId w:val="4"/>
        </w:numPr>
        <w:tabs>
          <w:tab w:val="left" w:pos="780"/>
          <w:tab w:val="clear" w:pos="2940"/>
        </w:tabs>
        <w:ind w:left="2940" w:leftChars="0" w:hanging="420" w:firstLineChars="0"/>
        <w:rPr>
          <w:rFonts w:hint="eastAsia"/>
        </w:rPr>
      </w:pPr>
      <w:r>
        <w:rPr>
          <w:rFonts w:hint="eastAsia"/>
        </w:rPr>
        <w:t>推荐意见：事迹介绍、或者是个人介绍等</w:t>
      </w:r>
    </w:p>
    <w:p>
      <w:pPr>
        <w:numPr>
          <w:ilvl w:val="0"/>
          <w:numId w:val="3"/>
        </w:numPr>
        <w:ind w:left="2100" w:leftChars="0" w:firstLineChars="0"/>
        <w:rPr>
          <w:rFonts w:hint="eastAsia"/>
        </w:rPr>
      </w:pPr>
      <w:r>
        <w:rPr>
          <w:rFonts w:hint="eastAsia"/>
        </w:rPr>
        <w:t>设置投票时间</w:t>
      </w:r>
      <w:r>
        <w:rPr>
          <w:rFonts w:hint="eastAsia"/>
          <w:lang w:eastAsia="zh-CN"/>
        </w:rPr>
        <w:t>：</w:t>
      </w:r>
      <w:r>
        <w:rPr>
          <w:rFonts w:hint="eastAsia"/>
        </w:rPr>
        <w:t>设置该次投票的开始及结束时间，投票人只能在投票有效期间投票</w:t>
      </w:r>
    </w:p>
    <w:p>
      <w:pPr>
        <w:numPr>
          <w:ilvl w:val="0"/>
          <w:numId w:val="3"/>
        </w:numPr>
        <w:ind w:left="2100" w:leftChars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</w:rPr>
        <w:t>设置投票类型、投票规则：如该次投票是单选、还是多选、（选多少人）、还是评分制（最低分、最高分多少）、是否可投弃权票、是否可投反对票、多选最终选出多少人、评分制最终选出多少人等</w:t>
      </w:r>
    </w:p>
    <w:p>
      <w:pPr>
        <w:numPr>
          <w:ilvl w:val="0"/>
          <w:numId w:val="3"/>
        </w:numPr>
        <w:ind w:left="2100" w:leftChars="0" w:firstLineChars="0"/>
        <w:rPr>
          <w:rFonts w:hint="eastAsia"/>
        </w:rPr>
      </w:pPr>
      <w:r>
        <w:rPr>
          <w:rFonts w:hint="eastAsia"/>
        </w:rPr>
        <w:t>设置合法投票者：设置投票机器的IP、投票人的名单等</w:t>
      </w:r>
    </w:p>
    <w:p>
      <w:pPr>
        <w:numPr>
          <w:ilvl w:val="0"/>
          <w:numId w:val="0"/>
        </w:numPr>
        <w:ind w:left="1680" w:leftChars="0"/>
        <w:rPr>
          <w:rFonts w:hint="eastAsia"/>
        </w:rPr>
      </w:pPr>
    </w:p>
    <w:p>
      <w:pPr>
        <w:numPr>
          <w:ilvl w:val="0"/>
          <w:numId w:val="0"/>
        </w:numPr>
        <w:ind w:firstLine="1260" w:firstLineChars="60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(2):投票结果分析</w:t>
      </w:r>
    </w:p>
    <w:p>
      <w:pPr>
        <w:numPr>
          <w:ilvl w:val="0"/>
          <w:numId w:val="5"/>
        </w:numPr>
        <w:ind w:left="2100" w:leftChars="0" w:hanging="42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</w:rPr>
        <w:t>排名结果：单选的结果、多选的结果（按得票数排列，胜出人显著显示）、评分制结果（按分数排列，胜出人显著显示）</w:t>
      </w:r>
    </w:p>
    <w:p>
      <w:pPr>
        <w:numPr>
          <w:ilvl w:val="0"/>
          <w:numId w:val="5"/>
        </w:numPr>
        <w:ind w:left="2100" w:leftChars="0" w:hanging="42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</w:rPr>
        <w:t>投票的统计信息：（需要做到实时变化以及最终结果显示）包括投票的剩余时间、投票的人数情况等</w:t>
      </w:r>
    </w:p>
    <w:p>
      <w:pPr>
        <w:numPr>
          <w:ilvl w:val="0"/>
          <w:numId w:val="0"/>
        </w:numPr>
        <w:ind w:left="1680" w:left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260" w:firstLineChars="60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(3):投票操作保障</w:t>
      </w:r>
    </w:p>
    <w:p>
      <w:pPr>
        <w:numPr>
          <w:ilvl w:val="0"/>
          <w:numId w:val="6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IP验证：验证投票人的机器IP地址是否合法</w:t>
      </w:r>
    </w:p>
    <w:p>
      <w:pPr>
        <w:numPr>
          <w:ilvl w:val="0"/>
          <w:numId w:val="6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时间验证：投票时间的控制，时间到即结束该次投票活动（对局域网,可不用考虑延时问题; 但如果是基于internet的投票,要考虑: 即客户端投票时,还在有效投票时间内,但数据传到服务器端, 已经过了有效投票时间, 这时应该如何计算? 如果要使得系统设计得更合理, 希望能实现按投票当时的时间,而不是按数据到达时间, 又要防止客户端在时间上欺骗, 应该如何设计?）</w:t>
      </w:r>
    </w:p>
    <w:p>
      <w:pPr>
        <w:numPr>
          <w:ilvl w:val="0"/>
          <w:numId w:val="6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投票人验证：投票人是本系统用户，但要验证其是否享有对某次投票活动的投票权利，并且验证其帐号、密码的正确性，不可多次投票</w:t>
      </w:r>
    </w:p>
    <w:p>
      <w:pPr>
        <w:numPr>
          <w:ilvl w:val="0"/>
          <w:numId w:val="6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投票对象验证：所投的人是否存在于候选人列表中，或是否符合本次投票活动规则（因为某些投票活动可另填自己认为可以的候选人），如不符合是否当弃权处理</w:t>
      </w:r>
    </w:p>
    <w:p>
      <w:pPr>
        <w:numPr>
          <w:ilvl w:val="0"/>
          <w:numId w:val="6"/>
        </w:numPr>
        <w:ind w:left="2100" w:leftChars="0" w:hanging="420" w:firstLineChars="0"/>
        <w:rPr>
          <w:rFonts w:hint="eastAsia"/>
        </w:rPr>
      </w:pPr>
      <w:r>
        <w:rPr>
          <w:rFonts w:hint="eastAsia"/>
        </w:rPr>
        <w:t>验证码验证：防止利用软件连续投票，或自动投票</w:t>
      </w:r>
    </w:p>
    <w:p>
      <w:pPr>
        <w:numPr>
          <w:ilvl w:val="0"/>
          <w:numId w:val="0"/>
        </w:numPr>
        <w:ind w:left="1680" w:leftChars="0"/>
        <w:rPr>
          <w:rFonts w:hint="eastAsia"/>
        </w:rPr>
      </w:pPr>
    </w:p>
    <w:p>
      <w:pPr>
        <w:numPr>
          <w:ilvl w:val="0"/>
          <w:numId w:val="0"/>
        </w:numPr>
        <w:ind w:firstLine="1260" w:firstLineChars="60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ind w:left="42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投票系统的界面组成</w:t>
      </w:r>
    </w:p>
    <w:p>
      <w:pPr>
        <w:numPr>
          <w:ilvl w:val="0"/>
          <w:numId w:val="0"/>
        </w:numPr>
        <w:ind w:left="840" w:left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C00000"/>
          <w:sz w:val="21"/>
          <w:szCs w:val="21"/>
          <w:lang w:val="en-US" w:eastAsia="zh-CN"/>
        </w:rPr>
        <w:t>(</w:t>
      </w:r>
      <w:r>
        <w:rPr>
          <w:rFonts w:hint="eastAsia" w:ascii="宋体" w:hAnsi="宋体" w:cs="宋体"/>
          <w:b w:val="0"/>
          <w:bCs w:val="0"/>
          <w:color w:val="FF0000"/>
          <w:sz w:val="21"/>
          <w:szCs w:val="21"/>
          <w:lang w:val="en-US" w:eastAsia="zh-CN"/>
        </w:rPr>
        <w:t>1).</w:t>
      </w:r>
      <w:r>
        <w:rPr>
          <w:rFonts w:hint="eastAsia"/>
          <w:b w:val="0"/>
          <w:bCs w:val="0"/>
          <w:color w:val="FF0000"/>
          <w:sz w:val="21"/>
          <w:szCs w:val="21"/>
          <w:lang w:val="en-US" w:eastAsia="zh-CN"/>
        </w:rPr>
        <w:t>投票系统前台界面(浏览器截图)：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5420" cy="3583305"/>
            <wp:effectExtent l="0" t="0" r="11430" b="17145"/>
            <wp:docPr id="1" name="图片 1" descr="localhost_8080_VotedSystem_inde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localhost_8080_VotedSystem_index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58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FF0000"/>
          <w:sz w:val="21"/>
          <w:szCs w:val="21"/>
          <w:lang w:val="en-US" w:eastAsia="zh-CN"/>
        </w:rPr>
        <w:t>(2).</w:t>
      </w:r>
      <w:r>
        <w:rPr>
          <w:rFonts w:hint="eastAsia"/>
          <w:b w:val="0"/>
          <w:bCs w:val="0"/>
          <w:color w:val="FF0000"/>
          <w:sz w:val="21"/>
          <w:szCs w:val="21"/>
          <w:lang w:val="en-US" w:eastAsia="zh-CN"/>
        </w:rPr>
        <w:t>投票系统后台界面(浏览器截图)：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5420" cy="5617210"/>
            <wp:effectExtent l="0" t="0" r="11430" b="2540"/>
            <wp:docPr id="2" name="图片 2" descr="localhost_8080_VotedSystem_adm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localhost_8080_VotedSystem_admin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561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ind w:left="420"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投票系统的算法、数据结构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(1).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投票系统前端：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前端主要用到了盒子模型，使用到的数据结构主要是数组，集合来用于存储从数据库查询到的投票列表以及候选人信息。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1"/>
          <w:szCs w:val="21"/>
          <w:lang w:val="en-US" w:eastAsia="zh-CN"/>
        </w:rPr>
        <w:t>(2).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投票系统后台：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后台使用到的算法主要是查找算法，例如从数组或集合中查找到该用户，或者查找到用户点击的投票选项。数据结构使用了Map，ArrayList来存储提示信息和用户session。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562" w:firstLineChars="200"/>
        <w:rPr>
          <w:rFonts w:hint="eastAsia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二．开发过程</w:t>
      </w:r>
      <w:r>
        <w:rPr>
          <w:rFonts w:hint="eastAsia"/>
          <w:lang w:val="en-US" w:eastAsia="zh-CN"/>
        </w:rPr>
        <w:t>（如何设计、如何实现、如何检查系统功能）</w:t>
      </w:r>
    </w:p>
    <w:p>
      <w:pPr>
        <w:numPr>
          <w:ilvl w:val="0"/>
          <w:numId w:val="7"/>
        </w:numPr>
        <w:ind w:left="420"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投票系统的设计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1.数据库设计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根据实验要求，抽取出四个数据库表，分别是用户表(user)，投票活动表(item)，候选人信息表(item_options)，投票结果表(result)。其中投票活动表和候选人表是一对多关系，投票活动表和投票结果表也是一对多关系，用户表和投票活动表是一对一关系。四个表的ER图如下所示：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73040" cy="3408680"/>
            <wp:effectExtent l="0" t="0" r="3810" b="1270"/>
            <wp:docPr id="3" name="图片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2.系统架构设计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本投票系统使用MVC架构，使用JSP+HTML+JQuery+CSS作为视图层，Servlet作为控制器，JDBC+MySQL作为数据模型层。架构图如下：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3034665</wp:posOffset>
                </wp:positionH>
                <wp:positionV relativeFrom="paragraph">
                  <wp:posOffset>66675</wp:posOffset>
                </wp:positionV>
                <wp:extent cx="325755" cy="2284730"/>
                <wp:effectExtent l="6350" t="6350" r="10795" b="1397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" cy="22847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8.95pt;margin-top:5.25pt;height:179.9pt;width:25.65pt;z-index:251660288;v-text-anchor:middle;mso-width-relative:page;mso-height-relative:page;" fillcolor="#5B9BD5 [3204]" filled="t" stroked="t" coordsize="21600,21600" o:gfxdata="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7J/8NdwAAAAKAQAADwAAAAAAAAABACAAAAAiAAAAZHJzL2Rvd25yZXYu&#10;eG1sUEsBAhQAFAAAAAgAh07iQNWmwfRpAgAAxwQAAA4AAAAAAAAAAQAgAAAAKwEAAGRycy9lMm9E&#10;b2MueG1sUEsFBgAAAAAGAAYAWQEAAAYGAAAAAA=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1091565</wp:posOffset>
                </wp:positionH>
                <wp:positionV relativeFrom="paragraph">
                  <wp:posOffset>66675</wp:posOffset>
                </wp:positionV>
                <wp:extent cx="325755" cy="2284730"/>
                <wp:effectExtent l="6350" t="6350" r="10795" b="13970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708150" y="5272405"/>
                          <a:ext cx="325755" cy="22847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85.95pt;margin-top:5.25pt;height:179.9pt;width:25.65pt;z-index:251658240;v-text-anchor:middle;mso-width-relative:page;mso-height-relative:page;" fillcolor="#5B9BD5 [3204]" filled="t" stroked="t" coordsize="21600,21600" o:gfxdata="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2cipl3AAAAAoBAAAPAAAAAAAAAAEAIAAAACIA&#10;AABkcnMvZG93bnJldi54bWxQSwECFAAUAAAACACHTuJAnfnbDHcCAADTBAAADgAAAAAAAAABACAA&#10;AAArAQAAZHJzL2Uyb0RvYy54bWxQSwUGAAAAAAYABgBZAQAAFAYAAAAA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2106930</wp:posOffset>
                </wp:positionH>
                <wp:positionV relativeFrom="paragraph">
                  <wp:posOffset>66675</wp:posOffset>
                </wp:positionV>
                <wp:extent cx="325755" cy="2284730"/>
                <wp:effectExtent l="6350" t="6350" r="10795" b="1397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755" cy="228473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5.9pt;margin-top:5.25pt;height:179.9pt;width:25.65pt;z-index:251659264;v-text-anchor:middle;mso-width-relative:page;mso-height-relative:page;" fillcolor="#5B9BD5 [3204]" filled="t" stroked="t" coordsize="21600,21600" o:gfxdata="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cJ/Ej9sAAAAKAQAADwAAAAAAAAABACAAAAAiAAAAZHJzL2Rvd25yZXYu&#10;eG1sUEsBAhQAFAAAAAgAh07iQAxUgkJqAgAAxwQAAA4AAAAAAAAAAQAgAAAAKgEAAGRycy9lMm9E&#10;b2MueG1sUEsFBgAAAAAGAAYAWQEAAAYGAAAAAA=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3383280</wp:posOffset>
                </wp:positionH>
                <wp:positionV relativeFrom="paragraph">
                  <wp:posOffset>27305</wp:posOffset>
                </wp:positionV>
                <wp:extent cx="922655" cy="537845"/>
                <wp:effectExtent l="2540" t="3810" r="8255" b="10795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526280" y="5963285"/>
                          <a:ext cx="922655" cy="53784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66.4pt;margin-top:2.15pt;height:42.35pt;width:72.65pt;z-index:251666432;mso-width-relative:page;mso-height-relative:page;" filled="f" stroked="t" coordsize="21600,21600" o:gfxdata="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LPdYd9cAAAAIAQAADwAAAAAAAAABACAAAAAiAAAAZHJzL2Rvd25y&#10;ZXYueG1sUEsBAhQAFAAAAAgAh07iQEsFTTf/AQAAogMAAA4AAAAAAAAAAQAgAAAAJgEAAGRycy9l&#10;Mm9Eb2MueG1sUEsFBgAAAAAGAAYAWQEAAJcFAAAAAA=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4305935</wp:posOffset>
                </wp:positionH>
                <wp:positionV relativeFrom="paragraph">
                  <wp:posOffset>137795</wp:posOffset>
                </wp:positionV>
                <wp:extent cx="1325245" cy="991235"/>
                <wp:effectExtent l="6350" t="6350" r="20955" b="1206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245" cy="99123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9.05pt;margin-top:10.85pt;height:78.05pt;width:104.35pt;z-index:251661312;v-text-anchor:middle;mso-width-relative:page;mso-height-relative:page;" fillcolor="#5B9BD5 [3204]" filled="t" stroked="t" coordsize="21600,21600" o:gfxdata="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yTU1D9sAAAAKAQAADwAAAAAAAAABACAAAAAiAAAAZHJzL2Rvd25yZXYueG1s&#10;UEsBAhQAFAAAAAgAh07iQIR8yYdnAgAAxwQAAA4AAAAAAAAAAQAgAAAAKgEAAGRycy9lMm9Eb2Mu&#10;eG1sUEsFBgAAAAAGAAYAWQEAAAMGAAAAAA=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3032125</wp:posOffset>
                </wp:positionH>
                <wp:positionV relativeFrom="paragraph">
                  <wp:posOffset>55880</wp:posOffset>
                </wp:positionV>
                <wp:extent cx="333375" cy="769620"/>
                <wp:effectExtent l="4445" t="4445" r="5080" b="698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769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数据访问层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75pt;margin-top:4.4pt;height:60.6pt;width:26.25pt;z-index:251703296;mso-width-relative:page;mso-height-relative:page;" fillcolor="#FFFFFF [3201]" filled="t" stroked="t" coordsize="21600,21600" o:gfxdata="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CabptUAAAAJAQAADwAAAAAAAAABACAAAAAiAAAA&#10;ZHJzL2Rvd25yZXYueG1sUEsBAhQAFAAAAAgAh07iQMSG8ydDAgAAbAQAAA4AAAAAAAAAAQAgAAAA&#10;JAEAAGRycy9lMm9Eb2MueG1sUEsFBgAAAAAGAAYAWQEAANkFAAAAAA==&#10;">
                <v:fill on="t" focussize="0,0"/>
                <v:stroke weight="0.5pt" color="#000000 [3204]" joinstyle="round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eastAsia" w:eastAsiaTheme="minor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数据访问层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2103120</wp:posOffset>
                </wp:positionH>
                <wp:positionV relativeFrom="paragraph">
                  <wp:posOffset>154940</wp:posOffset>
                </wp:positionV>
                <wp:extent cx="333375" cy="500380"/>
                <wp:effectExtent l="5080" t="4445" r="4445" b="9525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500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0000FF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控制器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5.6pt;margin-top:12.2pt;height:39.4pt;width:26.25pt;z-index:251687936;mso-width-relative:page;mso-height-relative:page;" fillcolor="#FFFFFF [3201]" filled="t" stroked="t" coordsize="21600,21600" o:gfxdata="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k0IqO1gAAAAoBAAAPAAAAAAAAAAEAIAAAACIAAABk&#10;cnMvZG93bnJldi54bWxQSwECFAAUAAAACACHTuJA8YFcYUECAABsBAAADgAAAAAAAAABACAAAAAl&#10;AQAAZHJzL2Uyb0RvYy54bWxQSwUGAAAAAAYABgBZAQAA2AUAAAAA&#10;">
                <v:fill on="t" focussize="0,0"/>
                <v:stroke weight="0.5pt" color="#000000 [3204]" joinstyle="round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eastAsia" w:eastAsiaTheme="minorEastAsia"/>
                          <w:color w:val="0000FF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88265</wp:posOffset>
                </wp:positionH>
                <wp:positionV relativeFrom="paragraph">
                  <wp:posOffset>129540</wp:posOffset>
                </wp:positionV>
                <wp:extent cx="587375" cy="649605"/>
                <wp:effectExtent l="6350" t="6350" r="15875" b="10795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375" cy="6496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.95pt;margin-top:10.2pt;height:51.15pt;width:46.25pt;z-index:251662336;v-text-anchor:middle;mso-width-relative:page;mso-height-relative:page;" fillcolor="#5B9BD5 [3204]" filled="t" stroked="t" coordsize="21600,21600" o:gfxdata="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H0Znh/ZAAAACQEAAA8AAAAAAAAAAQAgAAAAIgAAAGRycy9kb3ducmV2LnhtbFBL&#10;AQIUABQAAAAIAIdO4kCQLTBBZwIAAMgEAAAOAAAAAAAAAAEAIAAAACgBAABkcnMvZTJvRG9jLnht&#10;bFBLBQYAAAAABgAGAFkBAAABBgAAAAA=&#10;">
                <v:fill on="t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4704080</wp:posOffset>
                </wp:positionH>
                <wp:positionV relativeFrom="paragraph">
                  <wp:posOffset>53975</wp:posOffset>
                </wp:positionV>
                <wp:extent cx="603250" cy="325755"/>
                <wp:effectExtent l="4445" t="4445" r="20955" b="1270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21655" y="6264910"/>
                          <a:ext cx="603250" cy="325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数据库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0.4pt;margin-top:4.25pt;height:25.65pt;width:47.5pt;z-index:251704320;mso-width-relative:page;mso-height-relative:page;" fillcolor="#FFFFFF [3201]" filled="t" stroked="t" coordsize="21600,21600" o:gfxdata="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bLabsNUAAAAIAQAADwAAAAAAAAABACAAAAAi&#10;AAAAZHJzL2Rvd25yZXYueG1sUEsBAhQAFAAAAAgAh07iQFA7sEZGAgAAdgQAAA4AAAAAAAAAAQAg&#10;AAAAJAEAAGRycy9lMm9Eb2MueG1sUEsFBgAAAAAGAAYAWQEAANwF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数据库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128905</wp:posOffset>
                </wp:positionH>
                <wp:positionV relativeFrom="paragraph">
                  <wp:posOffset>86360</wp:posOffset>
                </wp:positionV>
                <wp:extent cx="492125" cy="349250"/>
                <wp:effectExtent l="4445" t="4445" r="17780" b="825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79525" y="6304280"/>
                          <a:ext cx="492125" cy="349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用户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15pt;margin-top:6.8pt;height:27.5pt;width:38.75pt;z-index:251671552;mso-width-relative:page;mso-height-relative:page;" fillcolor="#FFFFFF [3201]" filled="t" stroked="t" coordsize="21600,21600" o:gfxdata="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t7w7w1AAAAAcBAAAPAAAAAAAAAAEAIAAAACIA&#10;AABkcnMvZG93bnJldi54bWxQSwECFAAUAAAACACHTuJA2gCxnkYCAAB2BAAADgAAAAAAAAABACAA&#10;AAAjAQAAZHJzL2Uyb0RvYy54bWxQSwUGAAAAAAYABgBZAQAA2w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用户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1089025</wp:posOffset>
                </wp:positionH>
                <wp:positionV relativeFrom="paragraph">
                  <wp:posOffset>25400</wp:posOffset>
                </wp:positionV>
                <wp:extent cx="333375" cy="405130"/>
                <wp:effectExtent l="4445" t="4445" r="5080" b="9525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47900" y="5915660"/>
                          <a:ext cx="333375" cy="405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color w:val="0070C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视图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5.75pt;margin-top:2pt;height:31.9pt;width:26.25pt;z-index:251672576;mso-width-relative:page;mso-height-relative:page;" fillcolor="#FFFFFF [3201]" filled="t" stroked="t" coordsize="21600,21600" o:gfxdata="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KMeplTUAAAACAEAAA8AAAAAAAAA&#10;AQAgAAAAIgAAAGRycy9kb3ducmV2LnhtbFBLAQIUABQAAAAIAIdO4kCyTvnyTgIAAHgEAAAOAAAA&#10;AAAAAAEAIAAAACMBAABkcnMvZTJvRG9jLnhtbFBLBQYAAAAABgAGAFkBAADjBQAAAAA=&#10;">
                <v:fill on="t" focussize="0,0"/>
                <v:stroke weight="0.5pt" color="#000000 [3204]" joinstyle="round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rPr>
                          <w:rFonts w:hint="eastAsia" w:eastAsiaTheme="minorEastAsia"/>
                          <w:color w:val="0070C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视图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1438910</wp:posOffset>
                </wp:positionH>
                <wp:positionV relativeFrom="paragraph">
                  <wp:posOffset>30480</wp:posOffset>
                </wp:positionV>
                <wp:extent cx="658495" cy="0"/>
                <wp:effectExtent l="0" t="48895" r="8255" b="65405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589530" y="6113780"/>
                          <a:ext cx="65849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13.3pt;margin-top:2.4pt;height:0pt;width:51.85pt;z-index:251664384;mso-width-relative:page;mso-height-relative:page;" filled="f" stroked="t" coordsize="21600,21600" o:gfxdata="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lrbxf1AAAAAcBAAAPAAAAAAAAAAEAIAAAACIAAABkcnMvZG93bnJldi54bWxQ&#10;SwECFAAUAAAACACHTuJAT3GHGPsBAACdAwAADgAAAAAAAAABACAAAAAjAQAAZHJzL2Uyb0RvYy54&#10;bWxQSwUGAAAAAAYABgBZAQAAkAUAAAAA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2446655</wp:posOffset>
                </wp:positionH>
                <wp:positionV relativeFrom="paragraph">
                  <wp:posOffset>30480</wp:posOffset>
                </wp:positionV>
                <wp:extent cx="563245" cy="0"/>
                <wp:effectExtent l="0" t="48895" r="8255" b="65405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589655" y="6042660"/>
                          <a:ext cx="56324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92.65pt;margin-top:2.4pt;height:0pt;width:44.35pt;z-index:251665408;mso-width-relative:page;mso-height-relative:page;" filled="f" stroked="t" coordsize="21600,21600" o:gfxdata="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QzZXE1AAAAAcBAAAPAAAAAAAAAAEAIAAAACIAAABkcnMvZG93bnJldi54bWxQ&#10;SwECFAAUAAAACACHTuJA45pm2fsBAACdAwAADgAAAAAAAAABACAAAAAjAQAAZHJzL2Uyb0RvYy54&#10;bWxQSwUGAAAAAAYABgBZAQAAkAUAAAAA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675640</wp:posOffset>
                </wp:positionH>
                <wp:positionV relativeFrom="paragraph">
                  <wp:posOffset>34290</wp:posOffset>
                </wp:positionV>
                <wp:extent cx="405765" cy="1270"/>
                <wp:effectExtent l="0" t="48895" r="13335" b="64135"/>
                <wp:wrapNone/>
                <wp:docPr id="13" name="直接箭头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818640" y="6518910"/>
                          <a:ext cx="405765" cy="12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53.2pt;margin-top:2.7pt;height:0.1pt;width:31.95pt;z-index:251663360;mso-width-relative:page;mso-height-relative:page;" filled="f" stroked="t" coordsize="21600,21600" o:gfxdata="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CI8jR51AAAAAcBAAAPAAAAAAAAAAEAIAAAACIAAABkcnMvZG93&#10;bnJldi54bWxQSwECFAAUAAAACACHTuJAItk8mQQCAACqAwAADgAAAAAAAAABACAAAAAjAQAAZHJz&#10;L2Uyb0RvYy54bWxQSwUGAAAAAAYABgBZAQAAmQUAAAAA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3415030</wp:posOffset>
                </wp:positionH>
                <wp:positionV relativeFrom="paragraph">
                  <wp:posOffset>160020</wp:posOffset>
                </wp:positionV>
                <wp:extent cx="873125" cy="0"/>
                <wp:effectExtent l="0" t="48895" r="3175" b="65405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558030" y="6621780"/>
                          <a:ext cx="8731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8.9pt;margin-top:12.6pt;height:0pt;width:68.75pt;z-index:251667456;mso-width-relative:page;mso-height-relative:page;" filled="f" stroked="t" coordsize="21600,21600" o:gfxdata="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xxodAtcAAAAJAQAADwAAAAAAAAABACAAAAAiAAAAZHJzL2Rv&#10;d25yZXYueG1sUEsBAhQAFAAAAAgAh07iQHOwgYECAgAApwMAAA4AAAAAAAAAAQAgAAAAJgEAAGRy&#10;cy9lMm9Eb2MueG1sUEsFBgAAAAAGAAYAWQEAAJoFAAAAAA=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692150</wp:posOffset>
                </wp:positionH>
                <wp:positionV relativeFrom="paragraph">
                  <wp:posOffset>116840</wp:posOffset>
                </wp:positionV>
                <wp:extent cx="399415" cy="2540"/>
                <wp:effectExtent l="0" t="48895" r="635" b="62865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1835150" y="6677660"/>
                          <a:ext cx="399415" cy="25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54.5pt;margin-top:9.2pt;height:0.2pt;width:31.45pt;z-index:251670528;mso-width-relative:page;mso-height-relative:page;" filled="f" stroked="t" coordsize="21600,21600" o:gfxdata="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GuCTNQAAAAJAQAADwAAAAAAAAABACAAAAAiAAAAZHJz&#10;L2Rvd25yZXYueG1sUEsBAhQAFAAAAAgAh07iQNOPKdsIAgAAtAMAAA4AAAAAAAAAAQAgAAAAIwEA&#10;AGRycy9lMm9Eb2MueG1sUEsFBgAAAAAGAAYAWQEAAJ0FAAAAAA=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20320</wp:posOffset>
                </wp:positionV>
                <wp:extent cx="689610" cy="0"/>
                <wp:effectExtent l="0" t="48895" r="15240" b="65405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5" idx="1"/>
                        <a:endCxn id="4" idx="3"/>
                      </wps:cNvCnPr>
                      <wps:spPr>
                        <a:xfrm flipH="1">
                          <a:off x="2560320" y="6680200"/>
                          <a:ext cx="68961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11.6pt;margin-top:1.6pt;height:0pt;width:54.3pt;z-index:251669504;mso-width-relative:page;mso-height-relative:page;" filled="f" stroked="t" coordsize="21600,21600" o:gfxdata="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6EGDg9QAAAAHAQAADwAAAAAA&#10;AAABACAAAAAiAAAAZHJzL2Rvd25yZXYueG1sUEsBAhQAFAAAAAgAh07iQJMwHeUXAgAA5wMAAA4A&#10;AAAAAAAAAQAgAAAAIwEAAGRycy9lMm9Eb2MueG1sUEsFBgAAAAAGAAYAWQEAAKwFAAAAAA=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2432685</wp:posOffset>
                </wp:positionH>
                <wp:positionV relativeFrom="paragraph">
                  <wp:posOffset>20320</wp:posOffset>
                </wp:positionV>
                <wp:extent cx="601980" cy="0"/>
                <wp:effectExtent l="0" t="48895" r="7620" b="6540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1"/>
                        <a:endCxn id="5" idx="3"/>
                      </wps:cNvCnPr>
                      <wps:spPr>
                        <a:xfrm flipH="1">
                          <a:off x="3575685" y="6680200"/>
                          <a:ext cx="60198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91.55pt;margin-top:1.6pt;height:0pt;width:47.4pt;z-index:251668480;mso-width-relative:page;mso-height-relative:page;" filled="f" stroked="t" coordsize="21600,21600" o:gfxdata="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NtRu2nVAAAABwEAAA8AAAAA&#10;AAAAAQAgAAAAIgAAAGRycy9kb3ducmV2LnhtbFBLAQIUABQAAAAIAIdO4kC5UrhiFwIAAOcDAAAO&#10;AAAAAAAAAAEAIAAAACQBAABkcnMvZTJvRG9jLnhtbFBLBQYAAAAABgAGAFkBAACtBQAAAAA=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3.页面设计</w:t>
      </w: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使用盒子模型，分为上中下三个盒子，其中数据显示主要在中间区域。设计如下：</w:t>
      </w: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709295</wp:posOffset>
                </wp:positionH>
                <wp:positionV relativeFrom="paragraph">
                  <wp:posOffset>128270</wp:posOffset>
                </wp:positionV>
                <wp:extent cx="4464050" cy="360680"/>
                <wp:effectExtent l="6350" t="6350" r="6350" b="1397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87905" y="8466455"/>
                          <a:ext cx="4464050" cy="360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.85pt;margin-top:10.1pt;height:28.4pt;width:351.5pt;z-index:251705344;v-text-anchor:middle;mso-width-relative:page;mso-height-relative:page;" fillcolor="#FFFFFF [3212]" filled="t" stroked="t" coordsize="21600,21600" o:gfxdata="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M&#10;Gf3U1QAAAAkBAAAPAAAAAAAAAAEAIAAAACIAAABkcnMvZG93bnJldi54bWxQSwECFAAUAAAACACH&#10;TuJAEJwD9GACAAC0BAAADgAAAAAAAAABACAAAAAkAQAAZHJzL2Uyb0RvYy54bWxQSwUGAAAAAAYA&#10;BgBZAQAA9gUAAAAA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709295</wp:posOffset>
                </wp:positionH>
                <wp:positionV relativeFrom="paragraph">
                  <wp:posOffset>156210</wp:posOffset>
                </wp:positionV>
                <wp:extent cx="4464050" cy="2115820"/>
                <wp:effectExtent l="6350" t="6350" r="6350" b="1143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99030" y="1917065"/>
                          <a:ext cx="4464050" cy="211582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.85pt;margin-top:12.3pt;height:166.6pt;width:351.5pt;z-index:251706368;v-text-anchor:middle;mso-width-relative:page;mso-height-relative:page;" fillcolor="#E7E6E6 [3214]" filled="t" stroked="t" coordsize="21600,21600" o:gfxdata="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WBOnC9gAAAAKAQAADwAAAAAAAAABACAAAAAiAAAAZHJzL2Rvd25yZXYueG1sUEsBAhQA&#10;FAAAAAgAh07iQNMj/FJkAgAAtQQAAA4AAAAAAAAAAQAgAAAAJwEAAGRycy9lMm9Eb2MueG1sUEsF&#10;BgAAAAAGAAYAWQEAAP0FAAAAAA==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709295</wp:posOffset>
                </wp:positionH>
                <wp:positionV relativeFrom="paragraph">
                  <wp:posOffset>145415</wp:posOffset>
                </wp:positionV>
                <wp:extent cx="4464050" cy="234950"/>
                <wp:effectExtent l="6350" t="6350" r="6350" b="635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0" cy="234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.85pt;margin-top:11.45pt;height:18.5pt;width:351.5pt;z-index:251754496;v-text-anchor:middle;mso-width-relative:page;mso-height-relative:page;" fillcolor="#FFFFFF [3212]" filled="t" stroked="t" coordsize="21600,21600" o:gfxdata="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CQsUznWAAAACQEAAA8A&#10;AAAAAAAAAQAgAAAAIgAAAGRycy9kb3ducmV2LnhtbFBLAQIUABQAAAAIAIdO4kABEoFCUgIAAKgE&#10;AAAOAAAAAAAAAAEAIAAAACUBAABkcnMvZTJvRG9jLnhtbFBLBQYAAAAABgAGAFkBAADpBQAAAAA=&#10;">
                <v:fill on="t" focussize="0,0"/>
                <v:stroke weight="1pt" color="#000000 [3213]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numPr>
          <w:ilvl w:val="0"/>
          <w:numId w:val="0"/>
        </w:numPr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firstLine="1043" w:firstLineChars="497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7"/>
        </w:numPr>
        <w:ind w:left="420"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投票系统的实现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color w:val="auto"/>
          <w:sz w:val="21"/>
          <w:szCs w:val="21"/>
          <w:lang w:val="en-US" w:eastAsia="zh-CN"/>
        </w:rPr>
        <w:t>1.实现技术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利用Java语言，使用JavaWeb技术体系中的：JSP+Servlet+JDBC+MySQL技术，来开发一个web端的投票系统。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color w:val="FF000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color w:val="auto"/>
          <w:sz w:val="21"/>
          <w:szCs w:val="21"/>
          <w:lang w:val="en-US" w:eastAsia="zh-CN"/>
        </w:rPr>
        <w:t>2.数据访问层实现(请看db包和dao包下的所有文件。这里只贴DB.java)</w:t>
      </w:r>
    </w:p>
    <w:p>
      <w:pPr>
        <w:pStyle w:val="3"/>
        <w:keepNext w:val="0"/>
        <w:keepLines w:val="0"/>
        <w:widowControl/>
        <w:suppressLineNumbers w:val="0"/>
        <w:shd w:val="clear" w:fill="2B2B2B"/>
        <w:rPr>
          <w:rFonts w:hint="eastAsia" w:ascii="宋体" w:hAnsi="宋体" w:eastAsia="宋体" w:cs="宋体"/>
          <w:color w:val="A9B7C6"/>
          <w:sz w:val="21"/>
          <w:szCs w:val="21"/>
        </w:rPr>
      </w:pP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class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DB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static final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DB_DRIVER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"com.mysql.jdbc.Driver"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public static final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DB_URL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"jdbc:mysql://127.0.0.1:3306/db_vote?characterEncoding=utf-8"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public static final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USER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"root"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public static final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PWD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"123456"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private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Connection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con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private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Statement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private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PreparedStatement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pstmt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public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DB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createConnection()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con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.createStatement()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DB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(String preparedSql)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createConnection()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pstmt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con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.prepareStatement(preparedSql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Statement.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RETURN_GENERATED_KEYS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private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createConnection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Class.</w:t>
      </w:r>
      <w:r>
        <w:rPr>
          <w:rFonts w:hint="eastAsia" w:ascii="宋体" w:hAnsi="宋体" w:eastAsia="宋体" w:cs="宋体"/>
          <w:i/>
          <w:color w:val="A9B7C6"/>
          <w:sz w:val="21"/>
          <w:szCs w:val="21"/>
          <w:shd w:val="clear" w:fill="2B2B2B"/>
        </w:rPr>
        <w:t>forName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DB_DRIVER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con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= DriverManager.</w:t>
      </w:r>
      <w:r>
        <w:rPr>
          <w:rFonts w:hint="eastAsia" w:ascii="宋体" w:hAnsi="宋体" w:eastAsia="宋体" w:cs="宋体"/>
          <w:i/>
          <w:color w:val="A9B7C6"/>
          <w:sz w:val="21"/>
          <w:szCs w:val="21"/>
          <w:shd w:val="clear" w:fill="2B2B2B"/>
        </w:rPr>
        <w:t>getConnection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DB_URL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USER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PWD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(ClassNotFoundException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类不存在!"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连接数据库失败!"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ResultSet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select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(String sql)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ResultSet rs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rs 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.executeQuery(sql)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rs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//preparedStatement的查询方法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ResultSet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select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ResultSet rs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rs 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.executeQuery()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rs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int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update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(String sql)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 =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0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result 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.executeUpdate(sql)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result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//preparedStatement的更新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int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update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 =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0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result 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.executeUpdate()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result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int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getInsertId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autoInckey = -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1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ResultSet rs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null;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 获取结果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rs =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.getGeneratedKeys()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(rs.next()){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autoInckey = rs.getInt(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1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e.printStackTrace()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autoInckey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//以下方法为使用动态SQL语句方式时，设置prestmt的参数的方法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//其他类型的参数对应的方法,请自行补充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setString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 value)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.setString(index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setInt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.setInt(index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setLong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long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.setLong(index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setDouble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double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.setDouble(index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value)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close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try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!=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.close()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pstmt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!=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pstmt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.close()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con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!=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>con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.close()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}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catch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(SQLException ex)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err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"Error: 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ex.getMessage())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3.业务逻辑层实现(请看service包下的所有(14个)文件。这里只贴首页的控制器代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ab/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 xml:space="preserve">  码IndexServlet.java以及点击投票的代码IndexVoteIdServlet.java)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  <w:t>（1）.IndexServlet.java</w:t>
      </w:r>
    </w:p>
    <w:p>
      <w:pPr>
        <w:pStyle w:val="3"/>
        <w:keepNext w:val="0"/>
        <w:keepLines w:val="0"/>
        <w:widowControl/>
        <w:suppressLineNumbers w:val="0"/>
        <w:shd w:val="clear" w:fill="2B2B2B"/>
        <w:rPr>
          <w:rFonts w:hint="eastAsia" w:ascii="宋体" w:hAnsi="宋体" w:eastAsia="宋体" w:cs="宋体"/>
          <w:color w:val="A9B7C6"/>
          <w:sz w:val="21"/>
          <w:szCs w:val="21"/>
        </w:rPr>
      </w:pP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@WebServlet({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"/index/vote/list"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"/index/vote/search"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})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class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IndexServlet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extends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HttpServlet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private static final long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serialVersionUID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=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7209195686057464382L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protected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doPost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(HttpServletRequest 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HttpServletResponse response)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throws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ServletException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IOException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//由于get传递参数要乱码，所以弄成post，这个问题之后在解决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  //System.out.println("搜索投票");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request.setCharacterEncoding(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"UTF-8"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ItemDao itemDao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ItemDao()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 path = request.getRequestURI()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List itemList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(path.indexOf(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"/search"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&gt; -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1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String content = request.getParameter(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"content"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).trim()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 = itemDao.getSearchItemList(content)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"itemList"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"active"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2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request.getRequestDispatcher(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"/WEB-INF/view/vote.jsp"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).forward(request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response)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protected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doGet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(HttpServletRequest 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HttpServletResponse response)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throws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ServletException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IOException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HttpSession session = request.getSession()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request.setCharacterEncoding(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"UTF-8"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ItemDao itemDao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ItemDao()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 path = request.getRequestURI()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List itemList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(path.indexOf(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"vote/list"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&gt; -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1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session.setAttribute(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"active"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2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 = itemDao.getAllItemList()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"itemList"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request.getRequestDispatcher(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"/WEB-INF/view/vote.jsp"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).forward(request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response)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else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session.setAttribute(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"active"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1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 = itemDao.getLimitItemList(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5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//获取最新五条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"itemList"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itemList)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request.getRequestDispatcher(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"/WEB-INF/view/index.jsp"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).forward(request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response)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  <w:t>（2）.IndexVoteIdServlet.java</w:t>
      </w:r>
    </w:p>
    <w:p>
      <w:pPr>
        <w:pStyle w:val="3"/>
        <w:keepNext w:val="0"/>
        <w:keepLines w:val="0"/>
        <w:widowControl/>
        <w:suppressLineNumbers w:val="0"/>
        <w:shd w:val="clear" w:fill="2B2B2B"/>
        <w:rPr>
          <w:rFonts w:hint="eastAsia"/>
          <w:b w:val="0"/>
          <w:bCs w:val="0"/>
          <w:color w:val="C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@WebServlet(name 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"IndexVoteIdServlet"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urlPatterns 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"/index/vote"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public class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IndexVoteIdServlet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extends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HttpServlet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private static final long 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 xml:space="preserve">serialVersionUID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= -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6818273018879095397L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protected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doPost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(HttpServletRequest 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HttpServletResponse response)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throws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ServletException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IOException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HttpSession session = request.getSession()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id = Integer.</w:t>
      </w:r>
      <w:r>
        <w:rPr>
          <w:rFonts w:hint="eastAsia" w:ascii="宋体" w:hAnsi="宋体" w:eastAsia="宋体" w:cs="宋体"/>
          <w:i/>
          <w:color w:val="A9B7C6"/>
          <w:sz w:val="21"/>
          <w:szCs w:val="21"/>
          <w:shd w:val="clear" w:fill="2B2B2B"/>
        </w:rPr>
        <w:t>parseInt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(request.getParameter(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"id"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String[] selectIds = request.getParameterValues(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"answer"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ip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this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.getRemortIP(request)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ResultDao resultDao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ResultDao()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User user = (User)session.getAttribute(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"user"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success = resultDao.add(user.getId()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id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selectIds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ip)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(success &gt;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0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session.setAttribute(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"msg"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"投票成功"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response.sendRedirect(request.getContextPath() +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"/index/vote/list"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else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session.setAttribute(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"msg"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"投票失败，请不要用同一ip投票"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response.sendRedirect(request.getContextPath() +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"/index/vote?id="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 id)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BBB529"/>
          <w:sz w:val="21"/>
          <w:szCs w:val="21"/>
          <w:shd w:val="clear" w:fill="2B2B2B"/>
        </w:rPr>
        <w:t>@SuppressWarnings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"rawtypes"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protected void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doGet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(HttpServletRequest 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HttpServletResponse response)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throws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ServletException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,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IOException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HttpSession session = request.getSession()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session.setAttribute(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"active"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2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int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id = Integer.</w:t>
      </w:r>
      <w:r>
        <w:rPr>
          <w:rFonts w:hint="eastAsia" w:ascii="宋体" w:hAnsi="宋体" w:eastAsia="宋体" w:cs="宋体"/>
          <w:i/>
          <w:color w:val="A9B7C6"/>
          <w:sz w:val="21"/>
          <w:szCs w:val="21"/>
          <w:shd w:val="clear" w:fill="2B2B2B"/>
        </w:rPr>
        <w:t>parseInt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(request.getParameter(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"id"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ItemDao itemDao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ItemDao()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OptionDao optionDao 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OptionDao()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 item = itemDao.getItemById(id)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(itemDao.getVoteStatus(item.getStartTime()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item.getStopTime()) !=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2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//判断是否可以投票，即投票是否结束，防攻击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response.sendRedirect(request.getContextPath() +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"/index/vote/list"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return;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List optionList = optionDao.getOptionList(item.getId()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item.getAllVoteCount())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"item"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item)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"optionList"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optionList)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 isWaiver=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"不可以弃权"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String isOppose=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"不可以投反对票"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out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.println(item.getIsWaiver())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System.</w:t>
      </w:r>
      <w:r>
        <w:rPr>
          <w:rFonts w:hint="eastAsia" w:ascii="宋体" w:hAnsi="宋体" w:eastAsia="宋体" w:cs="宋体"/>
          <w:i/>
          <w:color w:val="9876AA"/>
          <w:sz w:val="21"/>
          <w:szCs w:val="21"/>
          <w:shd w:val="clear" w:fill="2B2B2B"/>
        </w:rPr>
        <w:t>out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.println(item.getIsOppose())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(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.equals(item.getIsWaiver()) 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isWaiver=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"可以弃权"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(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.equals(item.getIsOppose()) 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isOppose=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"可以投反对票"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(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.equals(item.getType()) 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"type"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"(单选，"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+isWaiver+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+isOppose+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")"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else 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(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"2"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.equals(item.getType()) 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"type"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"(多选，可选人数:"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+item.getNumber()+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+isWaiver+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+isOppose+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")"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else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request.setAttribute(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"type"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"(评分制，可选人数:"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+item.getNumber()+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+isWaiver+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"，"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+isOppose+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")"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request.getRequestDispatcher(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"/WEB-INF/view/info.jsp"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).forward(request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,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response)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i/>
          <w:color w:val="629755"/>
          <w:sz w:val="21"/>
          <w:szCs w:val="21"/>
          <w:shd w:val="clear" w:fill="2B2B2B"/>
        </w:rPr>
        <w:t>/*获取用户的ip，防止多次投票*/</w:t>
      </w:r>
      <w:r>
        <w:rPr>
          <w:rFonts w:hint="eastAsia" w:ascii="宋体" w:hAnsi="宋体" w:eastAsia="宋体" w:cs="宋体"/>
          <w:i/>
          <w:color w:val="629755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i/>
          <w:color w:val="629755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private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String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getRemortIP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(HttpServletRequest request)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(request.getHeader(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"x-forwarded-for"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) ==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null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request.getRemoteAddr()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return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request.getHeader(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"x-forwarded-for"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4.表现层实现(请查看../WebContent/WEB-INF/view下的所有(14个)文件,这里只贴添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ab/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 xml:space="preserve">  加投票的页面代码：addvote.jsp)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pStyle w:val="3"/>
        <w:keepNext w:val="0"/>
        <w:keepLines w:val="0"/>
        <w:widowControl/>
        <w:suppressLineNumbers w:val="0"/>
        <w:shd w:val="clear" w:fill="2B2B2B"/>
        <w:rPr>
          <w:rFonts w:hint="eastAsia" w:ascii="宋体" w:hAnsi="宋体" w:eastAsia="宋体" w:cs="宋体"/>
          <w:color w:val="A9B7C6"/>
          <w:sz w:val="21"/>
          <w:szCs w:val="21"/>
        </w:rPr>
      </w:pP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 xml:space="preserve">&lt;%@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 xml:space="preserve">page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contentType="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32525"/>
        </w:rPr>
        <w:t>text/html;charset=UTF-8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" language="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32525"/>
        </w:rPr>
        <w:t>java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" %&gt;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&lt;%@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 xml:space="preserve">include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file="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32525"/>
        </w:rPr>
        <w:t>head.jsp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"%&gt;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"container-wrap"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&lt;footer&gt;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"row copyright" 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 text-center"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&lt;big&gt;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新增投票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&lt;/big&gt;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&lt;/footer&gt;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&lt;/div&gt;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&lt;!-- END container-wrap --&gt;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"container-wrap"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id=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"fh5co-contact"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"row"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"col-md-2 col-md-push-1 animate-box"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"col-md-6 col-md-push-1 animate-box"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&lt;form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action=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${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pageContext.request.contextPath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}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/admin/vote/add"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method=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"post"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id=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"vote_add_form"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"row"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主题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"text"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"theme"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发起人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"text"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${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user.realName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}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disabled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发起时间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"text"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"start_time"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"如2018-10-30 15:07:02"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结束时间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"text"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"stop_time"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"如2018-10-30 15:07:02"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投票类型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&lt;select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"type"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id=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"form-control"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单选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多选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"3"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评分制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&lt;/select&gt;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投票规则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&lt;select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"is_waiver"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"form-control"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 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"0"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selected=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"selected"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不能弃权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 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可以弃权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&lt;/select&gt;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&lt;select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"is_oppose"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"form-control"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 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"0"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selected=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"selected"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不能反对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&lt;option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 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"1"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可以反对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&lt;/option&gt;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&lt;/select&gt;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"text"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"number"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"多选或评分制的可选人数"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"col-sm-3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候选人名单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"col-sm-9"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    &lt;textarea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rows=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"5"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cols=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"7"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"option_content"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"form-control"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placeholder=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"候选人名之间用按回车键（换行）隔开,如:</w:t>
      </w:r>
      <w:r>
        <w:rPr>
          <w:rFonts w:hint="eastAsia" w:ascii="宋体" w:hAnsi="宋体" w:eastAsia="宋体" w:cs="宋体"/>
          <w:color w:val="6D9CBE"/>
          <w:sz w:val="21"/>
          <w:szCs w:val="21"/>
          <w:shd w:val="clear" w:fill="2B2B2B"/>
        </w:rPr>
        <w:t>&amp;#13;&amp;#10;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陈铭海</w:t>
      </w:r>
      <w:r>
        <w:rPr>
          <w:rFonts w:hint="eastAsia" w:ascii="宋体" w:hAnsi="宋体" w:eastAsia="宋体" w:cs="宋体"/>
          <w:color w:val="6D9CBE"/>
          <w:sz w:val="21"/>
          <w:szCs w:val="21"/>
          <w:shd w:val="clear" w:fill="2B2B2B"/>
        </w:rPr>
        <w:t>&amp;#13;&amp;#10;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李世民"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&gt;&lt;/textarea&gt;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"col-md-12"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&lt;div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"form-group"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&lt;label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for=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"col-sm-4 control-label"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&gt;&lt;/label&gt;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"button"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id=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"submit1"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name=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"select"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"提 交"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"btn btn-primary btn-modify"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    &lt;a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href=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${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pageContext.request.contextPath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>}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/admin"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&gt;&lt;input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"button"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value=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 xml:space="preserve">"返 回 "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class=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"btn btn-primary btn-modify"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&gt;&lt;/a&gt;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    &lt;/form&gt;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&lt;/div&gt;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&lt;/div&gt;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t>&lt;!-- END container-wrap --&gt;</w:t>
      </w:r>
      <w:r>
        <w:rPr>
          <w:rFonts w:hint="eastAsia" w:ascii="宋体" w:hAnsi="宋体" w:eastAsia="宋体" w:cs="宋体"/>
          <w:color w:val="808080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&lt;%@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32525"/>
        </w:rPr>
        <w:t xml:space="preserve">include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file="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32525"/>
        </w:rPr>
        <w:t>foot.jsp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32525"/>
        </w:rPr>
        <w:t>"%&gt;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&lt;script </w:t>
      </w:r>
      <w:r>
        <w:rPr>
          <w:rFonts w:hint="eastAsia" w:ascii="宋体" w:hAnsi="宋体" w:eastAsia="宋体" w:cs="宋体"/>
          <w:color w:val="BABABA"/>
          <w:sz w:val="21"/>
          <w:szCs w:val="21"/>
          <w:shd w:val="clear" w:fill="2B2B2B"/>
        </w:rPr>
        <w:t>type=</w:t>
      </w:r>
      <w:r>
        <w:rPr>
          <w:rFonts w:hint="eastAsia" w:ascii="宋体" w:hAnsi="宋体" w:eastAsia="宋体" w:cs="宋体"/>
          <w:color w:val="A5C261"/>
          <w:sz w:val="21"/>
          <w:szCs w:val="21"/>
          <w:shd w:val="clear" w:fill="2B2B2B"/>
        </w:rPr>
        <w:t>"text/javascript"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&gt;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'#submit1'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click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function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date = 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/^(\d{4})-(\d{2})-(\d{2})\s+(\d{1,2}):(\d{1,2}):(\d{1,2})$/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theme 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input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[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name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=theme]'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start_time 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input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[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name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=start_time]'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stop_time 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input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[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name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=stop_time]'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number 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input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[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name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=number]'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option_content 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'textarea'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type= $(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select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[</w:t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name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=type]'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).val()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(!theme || (theme.</w:t>
      </w:r>
      <w:r>
        <w:rPr>
          <w:rFonts w:hint="eastAsia" w:ascii="宋体" w:hAnsi="宋体" w:eastAsia="宋体" w:cs="宋体"/>
          <w:color w:val="9876AA"/>
          <w:sz w:val="21"/>
          <w:szCs w:val="21"/>
          <w:shd w:val="clear" w:fill="2B2B2B"/>
        </w:rPr>
        <w:t xml:space="preserve">length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&gt; </w:t>
      </w:r>
      <w:r>
        <w:rPr>
          <w:rFonts w:hint="eastAsia" w:ascii="宋体" w:hAnsi="宋体" w:eastAsia="宋体" w:cs="宋体"/>
          <w:color w:val="6897BB"/>
          <w:sz w:val="21"/>
          <w:szCs w:val="21"/>
          <w:shd w:val="clear" w:fill="2B2B2B"/>
        </w:rPr>
        <w:t>255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'主题不能为空且长度不能超过255个字符'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(!start_time){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'发起时间不能为空'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(!date.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test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(start_time)){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'发起时间要符合日期格式'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(!stop_time){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'结束时间不能为空'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(!date.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test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(stop_time)){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'结束时间要符合日期格式'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(type !=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 xml:space="preserve">"1"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&amp;&amp; !number){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'多选或评分制类型的投票的可选人数不能为空'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if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(!option_content){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'选项不能为空'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start_date =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Date(start_time)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var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stop_date  =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new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Date(stop_time)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 xml:space="preserve">if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(stop_date.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getTime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 &lt; start_date.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getTime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()){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alert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'结束时间要比开始时间大'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    </w:t>
      </w:r>
      <w:r>
        <w:rPr>
          <w:rFonts w:hint="eastAsia" w:ascii="宋体" w:hAnsi="宋体" w:eastAsia="宋体" w:cs="宋体"/>
          <w:b/>
          <w:color w:val="CC7832"/>
          <w:sz w:val="21"/>
          <w:szCs w:val="21"/>
          <w:shd w:val="clear" w:fill="2B2B2B"/>
        </w:rPr>
        <w:t>return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 xml:space="preserve">            document.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getElementById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</w:t>
      </w:r>
      <w:r>
        <w:rPr>
          <w:rFonts w:hint="eastAsia" w:ascii="宋体" w:hAnsi="宋体" w:eastAsia="宋体" w:cs="宋体"/>
          <w:color w:val="6A8759"/>
          <w:sz w:val="21"/>
          <w:szCs w:val="21"/>
          <w:shd w:val="clear" w:fill="2B2B2B"/>
        </w:rPr>
        <w:t>'vote_add_form'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).</w:t>
      </w:r>
      <w:r>
        <w:rPr>
          <w:rFonts w:hint="eastAsia" w:ascii="宋体" w:hAnsi="宋体" w:eastAsia="宋体" w:cs="宋体"/>
          <w:color w:val="FFC66D"/>
          <w:sz w:val="21"/>
          <w:szCs w:val="21"/>
          <w:shd w:val="clear" w:fill="2B2B2B"/>
        </w:rPr>
        <w:t>submit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()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 xml:space="preserve">        </w:t>
      </w:r>
      <w:r>
        <w:rPr>
          <w:rFonts w:hint="eastAsia" w:ascii="宋体" w:hAnsi="宋体" w:eastAsia="宋体" w:cs="宋体"/>
          <w:color w:val="A9B7C6"/>
          <w:sz w:val="21"/>
          <w:szCs w:val="21"/>
          <w:shd w:val="clear" w:fill="2B2B2B"/>
        </w:rPr>
        <w:t>})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t>;</w:t>
      </w:r>
      <w:r>
        <w:rPr>
          <w:rFonts w:hint="eastAsia" w:ascii="宋体" w:hAnsi="宋体" w:eastAsia="宋体" w:cs="宋体"/>
          <w:color w:val="CC7832"/>
          <w:sz w:val="21"/>
          <w:szCs w:val="21"/>
          <w:shd w:val="clear" w:fill="2B2B2B"/>
        </w:rPr>
        <w:br w:type="textWrapping"/>
      </w:r>
      <w:r>
        <w:rPr>
          <w:rFonts w:hint="eastAsia" w:ascii="宋体" w:hAnsi="宋体" w:eastAsia="宋体" w:cs="宋体"/>
          <w:color w:val="E8BF6A"/>
          <w:sz w:val="21"/>
          <w:szCs w:val="21"/>
          <w:shd w:val="clear" w:fill="2B2B2B"/>
        </w:rPr>
        <w:t>&lt;/script&gt;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7"/>
        </w:numPr>
        <w:ind w:left="420" w:left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投票系统的测试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1.黑盒测试(经过测试，发现功能基本完成)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(1).安全机制(防止同一ip重复投票，未登录不能投票，非管理员不能进入后台)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71770" cy="2536190"/>
            <wp:effectExtent l="0" t="0" r="5080" b="16510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960" cy="1115060"/>
            <wp:effectExtent l="0" t="0" r="8890" b="8890"/>
            <wp:docPr id="12" name="图片 1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11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2545715"/>
            <wp:effectExtent l="0" t="0" r="9525" b="6985"/>
            <wp:docPr id="23" name="图片 2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(3).用户注册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6055" cy="5149215"/>
            <wp:effectExtent l="0" t="0" r="10795" b="13335"/>
            <wp:docPr id="32" name="图片 32" descr="用户注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用户注册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514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(4).用户注册成功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71770" cy="1825625"/>
            <wp:effectExtent l="0" t="0" r="5080" b="3175"/>
            <wp:docPr id="33" name="图片 33" descr="注册成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注册成功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(5).用户登录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3026410"/>
            <wp:effectExtent l="0" t="0" r="9525" b="2540"/>
            <wp:docPr id="34" name="图片 34" descr="用户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用户登录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2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(6).用户登录成功后，查看所有投票活动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4420235"/>
            <wp:effectExtent l="0" t="0" r="9525" b="18415"/>
            <wp:docPr id="35" name="图片 35" descr="参看投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参看投票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(7).查看所有投票活动后，点击进行投票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3041650"/>
            <wp:effectExtent l="0" t="0" r="9525" b="6350"/>
            <wp:docPr id="36" name="图片 36" descr="投票单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投票单选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(8).管理员进入后台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4615180"/>
            <wp:effectExtent l="0" t="0" r="9525" b="13970"/>
            <wp:docPr id="37" name="图片 37" descr="后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后台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(9).管理员进入后台后，可以修改投票活动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3350260"/>
            <wp:effectExtent l="0" t="0" r="9525" b="2540"/>
            <wp:docPr id="38" name="图片 38" descr="修改投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修改投票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5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(10).管理员进入后台后，可以添加投票活动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4217035"/>
            <wp:effectExtent l="0" t="0" r="9525" b="12065"/>
            <wp:docPr id="39" name="图片 39" descr="新增投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新增投票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1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(11).添加投票活动后，添加该活动候选人信息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4123690" cy="8859520"/>
            <wp:effectExtent l="0" t="0" r="10160" b="17780"/>
            <wp:docPr id="40" name="图片 40" descr="填写候选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填写候选人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23690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(12).添加活动候选人信息后，保存成功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9865" cy="1835150"/>
            <wp:effectExtent l="0" t="0" r="6985" b="12700"/>
            <wp:docPr id="42" name="图片 42" descr="保存候选人成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保存候选人成功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3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(13).给新添投票活动投票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3209290"/>
            <wp:effectExtent l="0" t="0" r="9525" b="10160"/>
            <wp:docPr id="41" name="图片 41" descr="投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投票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0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(14).查看和修改用户信息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drawing>
          <wp:inline distT="0" distB="0" distL="114300" distR="114300">
            <wp:extent cx="5267325" cy="3608070"/>
            <wp:effectExtent l="0" t="0" r="9525" b="11430"/>
            <wp:docPr id="43" name="图片 43" descr="用户信息修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用户信息修改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60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2.系统测试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经过各个系统软件的集合，测试结果显示本软件暂时没有发现bug</w:t>
      </w:r>
    </w:p>
    <w:p>
      <w:pPr>
        <w:numPr>
          <w:ilvl w:val="0"/>
          <w:numId w:val="0"/>
        </w:numPr>
        <w:ind w:firstLine="420" w:firstLineChars="0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三．技术讨论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（存在问题、改进方向）</w:t>
      </w:r>
    </w:p>
    <w:p>
      <w:pPr>
        <w:numPr>
          <w:ilvl w:val="0"/>
          <w:numId w:val="8"/>
        </w:numPr>
        <w:ind w:leftChars="20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存在问题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1.没有实现评分制的投票类型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解决方案：由于在数据库设计阶段有预留该字段，因此可以一个输入评分框给用户输入来解决。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2.没有对用户登录次数进行限制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解决方案：可以在后台对用户每次登录，在session里添加一次，再用ajax和在后台进行测试。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3.当访问人数多时，可能会卡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bookmarkStart w:id="0" w:name="_GoBack"/>
      <w:bookmarkEnd w:id="0"/>
      <w:r>
        <w:rPr>
          <w:rFonts w:hint="eastAsia"/>
          <w:b w:val="0"/>
          <w:bCs w:val="0"/>
          <w:sz w:val="21"/>
          <w:szCs w:val="21"/>
          <w:lang w:val="en-US" w:eastAsia="zh-CN"/>
        </w:rPr>
        <w:t>解决方案：可以使用缓存来缓存所有投票活动，或者或者前几天的投票活动，来加快访问速度。</w:t>
      </w:r>
    </w:p>
    <w:p>
      <w:pPr>
        <w:numPr>
          <w:ilvl w:val="0"/>
          <w:numId w:val="8"/>
        </w:numPr>
        <w:ind w:leftChars="20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改进方向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1.可以加上安全机制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例如使用 Spring Security框架来加入安全机制。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2.可以继续开发手机APP或微信小程序这些手机端应用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 w:val="0"/>
          <w:bCs w:val="0"/>
          <w:sz w:val="21"/>
          <w:szCs w:val="21"/>
          <w:lang w:val="en-US" w:eastAsia="zh-CN"/>
        </w:rPr>
        <w:t>3.可以使用Redis作为缓存加快访问速度</w:t>
      </w:r>
    </w:p>
    <w:p>
      <w:pPr>
        <w:numPr>
          <w:ilvl w:val="0"/>
          <w:numId w:val="0"/>
        </w:numPr>
        <w:ind w:leftChars="0"/>
        <w:rPr>
          <w:rFonts w:hint="eastAsia" w:eastAsia="宋体"/>
          <w:lang w:val="en-US" w:eastAsia="zh-CN"/>
        </w:rPr>
      </w:pPr>
    </w:p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9AFF7D6"/>
    <w:multiLevelType w:val="singleLevel"/>
    <w:tmpl w:val="C9AFF7D6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0A8F38B8"/>
    <w:multiLevelType w:val="multilevel"/>
    <w:tmpl w:val="0A8F38B8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2">
    <w:nsid w:val="0E7724DC"/>
    <w:multiLevelType w:val="multilevel"/>
    <w:tmpl w:val="0E7724DC"/>
    <w:lvl w:ilvl="0" w:tentative="0">
      <w:start w:val="1"/>
      <w:numFmt w:val="decimal"/>
      <w:lvlText w:val="%1．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upperLetter"/>
      <w:lvlText w:val="%2．"/>
      <w:lvlJc w:val="left"/>
      <w:pPr>
        <w:tabs>
          <w:tab w:val="left" w:pos="780"/>
        </w:tabs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3">
    <w:nsid w:val="16550E94"/>
    <w:multiLevelType w:val="singleLevel"/>
    <w:tmpl w:val="16550E9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283ACBE3"/>
    <w:multiLevelType w:val="singleLevel"/>
    <w:tmpl w:val="283ACBE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32381B17"/>
    <w:multiLevelType w:val="singleLevel"/>
    <w:tmpl w:val="32381B17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6">
    <w:nsid w:val="32A3F422"/>
    <w:multiLevelType w:val="multilevel"/>
    <w:tmpl w:val="32A3F42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</w:abstractNum>
  <w:abstractNum w:abstractNumId="7">
    <w:nsid w:val="4212BA58"/>
    <w:multiLevelType w:val="singleLevel"/>
    <w:tmpl w:val="4212BA5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7"/>
  </w:num>
  <w:num w:numId="2">
    <w:abstractNumId w:val="0"/>
  </w:num>
  <w:num w:numId="3">
    <w:abstractNumId w:val="1"/>
  </w:num>
  <w:num w:numId="4">
    <w:abstractNumId w:val="2"/>
  </w:num>
  <w:num w:numId="5">
    <w:abstractNumId w:val="6"/>
  </w:num>
  <w:num w:numId="6">
    <w:abstractNumId w:val="5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1077061"/>
    <w:rsid w:val="04F42AFD"/>
    <w:rsid w:val="05F5557A"/>
    <w:rsid w:val="073D5589"/>
    <w:rsid w:val="115E2A32"/>
    <w:rsid w:val="294E6451"/>
    <w:rsid w:val="2A8B2245"/>
    <w:rsid w:val="315332D1"/>
    <w:rsid w:val="45264588"/>
    <w:rsid w:val="53090706"/>
    <w:rsid w:val="5C0B73D1"/>
    <w:rsid w:val="638714D8"/>
    <w:rsid w:val="657B0729"/>
    <w:rsid w:val="6D535020"/>
    <w:rsid w:val="75CE2DC2"/>
    <w:rsid w:val="7FCE3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Office_10.1.0.7520_F1E327BC-269C-435d-A152-05C5408002CA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2018-11-10T08:31:00Z</dcterms:created>
  <dc:creator>cmh</dc:creator>
  <cp:lastModifiedBy>cmh</cp:lastModifiedBy>
  <dcterms:modified xsi:type="dcterms:W3CDTF">2018-11-20T11:04:37Z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